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561" w:rsidRDefault="00AC4561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AC4561" w:rsidRPr="007F0519" w:rsidRDefault="00AC4561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AC4561" w:rsidRDefault="00AC4561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AC4561" w:rsidRPr="007F0519" w:rsidRDefault="00AC4561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AC4561" w:rsidRPr="00F4290B" w:rsidRDefault="00AC4561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>От   ______</w:t>
      </w:r>
      <w:r>
        <w:rPr>
          <w:rFonts w:ascii="Times New Roman" w:hAnsi="Times New Roman" w:cs="Times New Roman"/>
        </w:rPr>
        <w:t>______</w:t>
      </w:r>
      <w:r w:rsidRPr="00F4290B">
        <w:rPr>
          <w:rFonts w:ascii="Times New Roman" w:hAnsi="Times New Roman" w:cs="Times New Roman"/>
        </w:rPr>
        <w:t>________  №  _____</w:t>
      </w:r>
      <w:r>
        <w:rPr>
          <w:rFonts w:ascii="Times New Roman" w:hAnsi="Times New Roman" w:cs="Times New Roman"/>
        </w:rPr>
        <w:t>__</w:t>
      </w:r>
      <w:r w:rsidRPr="00F4290B">
        <w:rPr>
          <w:rFonts w:ascii="Times New Roman" w:hAnsi="Times New Roman" w:cs="Times New Roman"/>
        </w:rPr>
        <w:t>__</w:t>
      </w:r>
    </w:p>
    <w:p w:rsidR="00AC4561" w:rsidRDefault="00AC4561">
      <w:r>
        <w:rPr>
          <w:rFonts w:ascii="Times New Roman" w:hAnsi="Times New Roman" w:cs="Times New Roman"/>
        </w:rPr>
        <w:t xml:space="preserve"> г. Унеча  Брянской области</w:t>
      </w:r>
    </w:p>
    <w:p w:rsidR="00AC4561" w:rsidRDefault="00AC4561">
      <w:pPr>
        <w:sectPr w:rsidR="00AC4561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AC4561" w:rsidRPr="008B5049" w:rsidRDefault="00AC4561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AC4561" w:rsidRDefault="00AC4561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  <w:t>приватизации</w:t>
      </w:r>
    </w:p>
    <w:p w:rsidR="00AC4561" w:rsidRDefault="00AC4561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 путем</w:t>
      </w:r>
    </w:p>
    <w:p w:rsidR="00AC4561" w:rsidRDefault="00AC4561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на  аукционе   в  электронной </w:t>
      </w:r>
    </w:p>
    <w:p w:rsidR="00AC4561" w:rsidRPr="00A2658F" w:rsidRDefault="00AC4561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AC4561" w:rsidRDefault="00AC4561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561" w:rsidRDefault="00AC4561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561" w:rsidRPr="00A2658F" w:rsidRDefault="00AC4561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FF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3FF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от 21.12.2001 №178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3FF4">
        <w:rPr>
          <w:rFonts w:ascii="Times New Roman" w:hAnsi="Times New Roman" w:cs="Times New Roman"/>
          <w:sz w:val="24"/>
          <w:szCs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27.08.2012 №860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  <w:szCs w:val="24"/>
        </w:rPr>
        <w:t>, 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приватизации муниципального имущества, относящегося к собственности муниципального образования «Унечское городское поселение», утвержденного решением Унечского городского Совета народных депутатов от 15.07.2015 № 3-58,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 (в редакции постановлений от 07.10.2020 № 352, от 16.09.2021           № 245, от 14.12.2022 № 369)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2658F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A2658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4-120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учитывая, что аукционы в электронной форме по приватизации объектов муниципального имущества признаны несостоявшимися (протоколы подведения итогов процедуры21000033980000000010 от 06.05.2022, 21000033980000000016 от 25.08.2022), продажа посредством публичного предложения в электронной форме признана несостоявшейся (протокол подведения итогов процедуры 21000033980000000020 от 26.10.2022),</w:t>
      </w:r>
      <w:r w:rsidRPr="00A2658F">
        <w:rPr>
          <w:rFonts w:ascii="Times New Roman" w:hAnsi="Times New Roman" w:cs="Times New Roman"/>
          <w:sz w:val="24"/>
          <w:szCs w:val="24"/>
        </w:rPr>
        <w:t xml:space="preserve">на основании отчета № </w:t>
      </w:r>
      <w:r>
        <w:rPr>
          <w:rFonts w:ascii="Times New Roman" w:hAnsi="Times New Roman" w:cs="Times New Roman"/>
          <w:sz w:val="24"/>
          <w:szCs w:val="24"/>
        </w:rPr>
        <w:t>3253-10</w:t>
      </w:r>
      <w:r w:rsidRPr="00A265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02/2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>определении рыночной стоимости объектов недвижимости, расположенных на территории Унечского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выполненного частнопрактикующим оценщиком Гореловым Виталием Валерьевичем</w:t>
      </w:r>
    </w:p>
    <w:p w:rsidR="00AC4561" w:rsidRDefault="00AC4561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C4561" w:rsidRDefault="00AC4561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AC4561" w:rsidRPr="00A2658F" w:rsidRDefault="00AC4561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иватизировать</w:t>
      </w:r>
      <w:r w:rsidRPr="00394735">
        <w:rPr>
          <w:rFonts w:ascii="Times New Roman" w:hAnsi="Times New Roman" w:cs="Times New Roman"/>
          <w:sz w:val="24"/>
          <w:szCs w:val="24"/>
        </w:rPr>
        <w:t>находящ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еся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  <w:szCs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 xml:space="preserve">» муниципальное имущество, указанное в приложении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394735">
        <w:rPr>
          <w:rFonts w:ascii="Times New Roman" w:hAnsi="Times New Roman" w:cs="Times New Roman"/>
          <w:sz w:val="24"/>
          <w:szCs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 в электронной форме.</w:t>
      </w:r>
    </w:p>
    <w:p w:rsidR="00AC4561" w:rsidRPr="00A2658F" w:rsidRDefault="00AC4561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  <w:szCs w:val="24"/>
        </w:rPr>
        <w:t>е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AC4561" w:rsidRDefault="00AC4561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C4561" w:rsidRDefault="00AC4561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подготовить информационное сообщение о проведении аукциона по продаже муниципального имущества, </w:t>
      </w:r>
      <w:r w:rsidRPr="00B60B62">
        <w:rPr>
          <w:rFonts w:ascii="Times New Roman" w:hAnsi="Times New Roman" w:cs="Times New Roman"/>
          <w:sz w:val="24"/>
          <w:szCs w:val="24"/>
        </w:rPr>
        <w:t>указанного в приложении №1 к данному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, в электронной форме; </w:t>
      </w:r>
    </w:p>
    <w:p w:rsidR="00AC4561" w:rsidRDefault="00AC4561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разместить информационное сообщение о проведении аукциона в электронной форме </w:t>
      </w:r>
      <w:r w:rsidRPr="00BF37F7">
        <w:rPr>
          <w:rFonts w:ascii="Times New Roman" w:hAnsi="Times New Roman" w:cs="Times New Roman"/>
          <w:sz w:val="24"/>
          <w:szCs w:val="24"/>
        </w:rPr>
        <w:t>в районной газете «Унечская газета»</w:t>
      </w:r>
      <w:r>
        <w:rPr>
          <w:rFonts w:ascii="Times New Roman" w:hAnsi="Times New Roman" w:cs="Times New Roman"/>
          <w:sz w:val="24"/>
          <w:szCs w:val="24"/>
        </w:rPr>
        <w:t xml:space="preserve">,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  <w:szCs w:val="24"/>
        </w:rPr>
        <w:t>;</w:t>
      </w:r>
    </w:p>
    <w:p w:rsidR="00AC4561" w:rsidRDefault="00AC4561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ab/>
      </w:r>
      <w:r w:rsidRPr="00190DCA">
        <w:rPr>
          <w:rFonts w:ascii="Times New Roman" w:hAnsi="Times New Roman" w:cs="Times New Roman"/>
          <w:sz w:val="24"/>
          <w:szCs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  <w:szCs w:val="24"/>
        </w:rPr>
        <w:t>единовременно в течение30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дней со дня подписания договора;</w:t>
      </w:r>
    </w:p>
    <w:p w:rsidR="00AC4561" w:rsidRDefault="00AC4561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AC4561" w:rsidRDefault="00AC4561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аукциона по продаже муниципального имущества в электронной форме.</w:t>
      </w:r>
    </w:p>
    <w:p w:rsidR="00AC4561" w:rsidRPr="00A2658F" w:rsidRDefault="00AC4561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</w:t>
      </w:r>
      <w:r w:rsidRPr="00BF37F7">
        <w:rPr>
          <w:rFonts w:ascii="Times New Roman" w:hAnsi="Times New Roman" w:cs="Times New Roman"/>
          <w:sz w:val="24"/>
          <w:szCs w:val="24"/>
        </w:rPr>
        <w:t>районной газете «Унечская газета»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2658F">
        <w:rPr>
          <w:rFonts w:ascii="Times New Roman" w:hAnsi="Times New Roman" w:cs="Times New Roman"/>
          <w:sz w:val="24"/>
          <w:szCs w:val="24"/>
        </w:rPr>
        <w:t>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0B62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Унечского района в сети «Интернет»  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  <w:szCs w:val="24"/>
        </w:rPr>
        <w:t>сайте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  <w:szCs w:val="24"/>
        </w:rPr>
        <w:t>всети «Интернет» для размещения информации о проведении торгов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  <w:szCs w:val="24"/>
        </w:rPr>
        <w:t>.</w:t>
      </w:r>
    </w:p>
    <w:p w:rsidR="00AC4561" w:rsidRPr="00A2658F" w:rsidRDefault="00AC4561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60B62">
        <w:rPr>
          <w:rFonts w:ascii="Times New Roman" w:hAnsi="Times New Roman" w:cs="Times New Roman"/>
          <w:sz w:val="24"/>
          <w:szCs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B60B62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AC4561" w:rsidRDefault="00AC4561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</w:p>
    <w:p w:rsidR="00AC4561" w:rsidRPr="00A2658F" w:rsidRDefault="00AC4561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AC4561" w:rsidRPr="00A2658F">
        <w:tc>
          <w:tcPr>
            <w:tcW w:w="3729" w:type="pct"/>
          </w:tcPr>
          <w:p w:rsidR="00AC4561" w:rsidRPr="00A2658F" w:rsidRDefault="00AC4561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561" w:rsidRDefault="00AC4561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561" w:rsidRPr="00A2658F" w:rsidRDefault="00AC4561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AC4561" w:rsidRPr="00A2658F" w:rsidRDefault="00AC4561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561" w:rsidRDefault="00AC4561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561" w:rsidRPr="00A2658F" w:rsidRDefault="00AC4561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</w:tbl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Default="00AC4561">
      <w:pPr>
        <w:spacing w:line="240" w:lineRule="auto"/>
      </w:pPr>
    </w:p>
    <w:p w:rsidR="00AC4561" w:rsidRPr="00C436AE" w:rsidRDefault="00AC4561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C436AE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 № 1</w:t>
      </w:r>
    </w:p>
    <w:p w:rsidR="00AC4561" w:rsidRPr="00C436AE" w:rsidRDefault="00AC4561" w:rsidP="001A4A89">
      <w:pPr>
        <w:spacing w:line="240" w:lineRule="auto"/>
        <w:rPr>
          <w:rFonts w:ascii="Times New Roman" w:hAnsi="Times New Roman" w:cs="Times New Roman"/>
        </w:rPr>
      </w:pP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  <w:t xml:space="preserve">к постановлению администрации </w:t>
      </w:r>
    </w:p>
    <w:p w:rsidR="00AC4561" w:rsidRPr="005724B2" w:rsidRDefault="00AC4561" w:rsidP="003B6470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 xml:space="preserve">Унечского района от </w:t>
      </w:r>
      <w:r>
        <w:rPr>
          <w:rFonts w:ascii="Times New Roman" w:hAnsi="Times New Roman" w:cs="Times New Roman"/>
        </w:rPr>
        <w:t>21.04.2023</w:t>
      </w:r>
      <w:r w:rsidRPr="00C436AE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85</w:t>
      </w:r>
    </w:p>
    <w:p w:rsidR="00AC4561" w:rsidRDefault="00AC4561" w:rsidP="001A4A89"/>
    <w:p w:rsidR="00AC4561" w:rsidRDefault="00AC4561" w:rsidP="001A4A89"/>
    <w:p w:rsidR="00AC4561" w:rsidRDefault="00AC4561" w:rsidP="001A4A89"/>
    <w:p w:rsidR="00AC4561" w:rsidRDefault="00AC4561" w:rsidP="00C436AE">
      <w:pPr>
        <w:tabs>
          <w:tab w:val="left" w:pos="5954"/>
          <w:tab w:val="left" w:pos="6237"/>
        </w:tabs>
      </w:pPr>
    </w:p>
    <w:p w:rsidR="00AC4561" w:rsidRPr="004434E8" w:rsidRDefault="00AC4561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AC4561" w:rsidRPr="003D6C55" w:rsidRDefault="00AC4561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ах в электронной форме</w:t>
      </w:r>
    </w:p>
    <w:p w:rsidR="00AC4561" w:rsidRDefault="00AC4561" w:rsidP="001A4A89"/>
    <w:p w:rsidR="00AC4561" w:rsidRDefault="00AC4561" w:rsidP="001A4A89"/>
    <w:tbl>
      <w:tblPr>
        <w:tblW w:w="99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840"/>
        <w:gridCol w:w="2565"/>
      </w:tblGrid>
      <w:tr w:rsidR="00AC4561" w:rsidRPr="00487994">
        <w:tc>
          <w:tcPr>
            <w:tcW w:w="542" w:type="dxa"/>
            <w:vAlign w:val="center"/>
          </w:tcPr>
          <w:p w:rsidR="00AC4561" w:rsidRPr="004434E8" w:rsidRDefault="00AC4561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AC4561" w:rsidRPr="004434E8" w:rsidRDefault="00AC4561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40" w:type="dxa"/>
            <w:vAlign w:val="center"/>
          </w:tcPr>
          <w:p w:rsidR="00AC4561" w:rsidRPr="004434E8" w:rsidRDefault="00AC4561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:rsidR="00AC4561" w:rsidRPr="004434E8" w:rsidRDefault="00AC4561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AC4561" w:rsidRPr="004434E8" w:rsidRDefault="00AC4561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AC4561" w:rsidRPr="00487994">
        <w:trPr>
          <w:trHeight w:val="1380"/>
        </w:trPr>
        <w:tc>
          <w:tcPr>
            <w:tcW w:w="542" w:type="dxa"/>
          </w:tcPr>
          <w:p w:rsidR="00AC4561" w:rsidRPr="00954830" w:rsidRDefault="00AC4561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40" w:type="dxa"/>
          </w:tcPr>
          <w:p w:rsidR="00AC4561" w:rsidRPr="00954830" w:rsidRDefault="00AC4561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помещение, </w:t>
            </w:r>
          </w:p>
          <w:p w:rsidR="00AC4561" w:rsidRDefault="00AC4561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назначение: нежилое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помещение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кв.м.,этаж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  <w:p w:rsidR="00AC4561" w:rsidRPr="00954830" w:rsidRDefault="00AC4561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430411:132</w:t>
            </w:r>
          </w:p>
        </w:tc>
        <w:tc>
          <w:tcPr>
            <w:tcW w:w="2565" w:type="dxa"/>
            <w:vAlign w:val="center"/>
          </w:tcPr>
          <w:p w:rsidR="00AC4561" w:rsidRPr="00954830" w:rsidRDefault="00AC456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AC4561" w:rsidRPr="00954830" w:rsidRDefault="00AC456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AC4561" w:rsidRPr="00954830" w:rsidRDefault="00AC456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AC4561" w:rsidRPr="00954830" w:rsidRDefault="00AC456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Малиновского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C4561" w:rsidRDefault="00AC456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пом.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C4561" w:rsidRPr="00954830" w:rsidRDefault="00AC4561" w:rsidP="00954830">
            <w:pPr>
              <w:pStyle w:val="NoSpacing"/>
              <w:jc w:val="center"/>
              <w:rPr>
                <w:lang w:eastAsia="ar-SA"/>
              </w:rPr>
            </w:pPr>
          </w:p>
        </w:tc>
      </w:tr>
    </w:tbl>
    <w:p w:rsidR="00AC4561" w:rsidRDefault="00AC4561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C4561" w:rsidRDefault="00AC4561" w:rsidP="001A4A89"/>
    <w:p w:rsidR="00AC4561" w:rsidRDefault="00AC4561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AC4561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AC4561" w:rsidRPr="00C436AE" w:rsidRDefault="00AC4561" w:rsidP="00C436AE">
      <w:pPr>
        <w:pStyle w:val="Heading1"/>
        <w:tabs>
          <w:tab w:val="left" w:pos="10206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  <w:t>П</w:t>
      </w:r>
      <w:r w:rsidRPr="00C436AE">
        <w:rPr>
          <w:rFonts w:ascii="Times New Roman" w:hAnsi="Times New Roman" w:cs="Times New Roman"/>
          <w:b w:val="0"/>
          <w:bCs w:val="0"/>
          <w:sz w:val="22"/>
          <w:szCs w:val="22"/>
        </w:rPr>
        <w:t>риложение № 2</w:t>
      </w:r>
    </w:p>
    <w:p w:rsidR="00AC4561" w:rsidRPr="00C436AE" w:rsidRDefault="00AC4561" w:rsidP="009F2656">
      <w:pPr>
        <w:spacing w:line="240" w:lineRule="auto"/>
        <w:rPr>
          <w:rFonts w:ascii="Times New Roman" w:hAnsi="Times New Roman" w:cs="Times New Roman"/>
        </w:rPr>
      </w:pP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 xml:space="preserve">к постановлению администрации </w:t>
      </w:r>
    </w:p>
    <w:p w:rsidR="00AC4561" w:rsidRDefault="00AC4561" w:rsidP="003A34E5">
      <w:pPr>
        <w:tabs>
          <w:tab w:val="left" w:pos="1034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 xml:space="preserve">Унечского района  от </w:t>
      </w:r>
      <w:r>
        <w:rPr>
          <w:rFonts w:ascii="Times New Roman" w:hAnsi="Times New Roman" w:cs="Times New Roman"/>
        </w:rPr>
        <w:t>21.04.2023</w:t>
      </w:r>
      <w:r w:rsidRPr="00C436AE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85</w:t>
      </w:r>
    </w:p>
    <w:p w:rsidR="00AC4561" w:rsidRDefault="00AC4561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C4561" w:rsidRDefault="00AC4561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4561" w:rsidRPr="00E36104" w:rsidRDefault="00AC4561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4561" w:rsidRPr="006D4305" w:rsidRDefault="00AC4561" w:rsidP="009F265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AC4561" w:rsidRPr="00151C64" w:rsidRDefault="00AC4561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365"/>
        <w:gridCol w:w="2223"/>
        <w:gridCol w:w="2127"/>
      </w:tblGrid>
      <w:tr w:rsidR="00AC4561" w:rsidRPr="006D4305">
        <w:tc>
          <w:tcPr>
            <w:tcW w:w="567" w:type="dxa"/>
          </w:tcPr>
          <w:p w:rsidR="00AC4561" w:rsidRPr="004434E8" w:rsidRDefault="00AC456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C4561" w:rsidRPr="004434E8" w:rsidRDefault="00AC456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AC4561" w:rsidRPr="004434E8" w:rsidRDefault="00AC456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 муниципального</w:t>
            </w:r>
          </w:p>
          <w:p w:rsidR="00AC4561" w:rsidRPr="004434E8" w:rsidRDefault="00AC4561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AC4561" w:rsidRPr="004434E8" w:rsidRDefault="00AC456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:rsidR="00AC4561" w:rsidRDefault="00AC456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C4561" w:rsidRPr="004434E8" w:rsidRDefault="00AC456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AC4561" w:rsidRPr="004434E8" w:rsidRDefault="00AC456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AC4561" w:rsidRPr="004434E8" w:rsidRDefault="00AC456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AC4561" w:rsidRPr="004434E8" w:rsidRDefault="00AC4561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AC4561" w:rsidRPr="004434E8" w:rsidRDefault="00AC456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C4561" w:rsidRPr="004434E8" w:rsidRDefault="00AC4561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0% начальной цены продажи муниципального имущества, </w:t>
            </w:r>
          </w:p>
          <w:p w:rsidR="00AC4561" w:rsidRPr="004434E8" w:rsidRDefault="00AC4561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AC4561" w:rsidRPr="006D4305">
        <w:trPr>
          <w:trHeight w:val="1111"/>
        </w:trPr>
        <w:tc>
          <w:tcPr>
            <w:tcW w:w="567" w:type="dxa"/>
          </w:tcPr>
          <w:p w:rsidR="00AC4561" w:rsidRPr="004B4CBE" w:rsidRDefault="00AC4561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C4561" w:rsidRDefault="00AC4561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44,7 кв.м.</w:t>
            </w:r>
          </w:p>
          <w:p w:rsidR="00AC4561" w:rsidRDefault="00AC4561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561" w:rsidRPr="004B4CBE" w:rsidRDefault="00AC4561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C4561" w:rsidRDefault="00AC4561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 Унечский район, г. Унеча,</w:t>
            </w:r>
          </w:p>
          <w:p w:rsidR="00AC4561" w:rsidRDefault="00AC4561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Малиновского, д. 8, </w:t>
            </w:r>
          </w:p>
          <w:p w:rsidR="00AC4561" w:rsidRDefault="00AC4561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пом. 3</w:t>
            </w:r>
          </w:p>
          <w:p w:rsidR="00AC4561" w:rsidRPr="00A72164" w:rsidRDefault="00AC4561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AC4561" w:rsidRDefault="00AC456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272 480,00</w:t>
            </w:r>
          </w:p>
          <w:p w:rsidR="00AC4561" w:rsidRPr="004434E8" w:rsidRDefault="00AC456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44 580,00)</w:t>
            </w:r>
          </w:p>
        </w:tc>
        <w:tc>
          <w:tcPr>
            <w:tcW w:w="2223" w:type="dxa"/>
          </w:tcPr>
          <w:p w:rsidR="00AC4561" w:rsidRPr="004434E8" w:rsidRDefault="00AC4561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13 624,00</w:t>
            </w:r>
          </w:p>
        </w:tc>
        <w:tc>
          <w:tcPr>
            <w:tcW w:w="2127" w:type="dxa"/>
          </w:tcPr>
          <w:p w:rsidR="00AC4561" w:rsidRPr="004434E8" w:rsidRDefault="00AC4561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27 248,00</w:t>
            </w:r>
          </w:p>
        </w:tc>
      </w:tr>
    </w:tbl>
    <w:p w:rsidR="00AC4561" w:rsidRDefault="00AC4561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AC4561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3D3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D0C19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56699"/>
    <w:rsid w:val="002655F3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152E5"/>
    <w:rsid w:val="00323B16"/>
    <w:rsid w:val="00327950"/>
    <w:rsid w:val="003310E0"/>
    <w:rsid w:val="00336374"/>
    <w:rsid w:val="00340764"/>
    <w:rsid w:val="003443E8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34E5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1C86"/>
    <w:rsid w:val="00420A19"/>
    <w:rsid w:val="00422BF8"/>
    <w:rsid w:val="004244AA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4960"/>
    <w:rsid w:val="004C6E3A"/>
    <w:rsid w:val="004D4E01"/>
    <w:rsid w:val="004E06AF"/>
    <w:rsid w:val="004E1C6B"/>
    <w:rsid w:val="004E292D"/>
    <w:rsid w:val="004F6D67"/>
    <w:rsid w:val="0050758D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826B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303D6"/>
    <w:rsid w:val="0083660E"/>
    <w:rsid w:val="00837324"/>
    <w:rsid w:val="00837FDE"/>
    <w:rsid w:val="008458B2"/>
    <w:rsid w:val="0084594F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272"/>
    <w:rsid w:val="00A2658F"/>
    <w:rsid w:val="00A367D1"/>
    <w:rsid w:val="00A37788"/>
    <w:rsid w:val="00A430CF"/>
    <w:rsid w:val="00A50680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C4561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510B"/>
    <w:rsid w:val="00B85DA5"/>
    <w:rsid w:val="00B85F90"/>
    <w:rsid w:val="00B90014"/>
    <w:rsid w:val="00BA40EF"/>
    <w:rsid w:val="00BB5658"/>
    <w:rsid w:val="00BB5860"/>
    <w:rsid w:val="00BB686D"/>
    <w:rsid w:val="00BC1480"/>
    <w:rsid w:val="00BC1ABC"/>
    <w:rsid w:val="00BC6420"/>
    <w:rsid w:val="00BD1279"/>
    <w:rsid w:val="00BD32DD"/>
    <w:rsid w:val="00BE0F5E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4AB5"/>
    <w:rsid w:val="00C252D7"/>
    <w:rsid w:val="00C261B3"/>
    <w:rsid w:val="00C26630"/>
    <w:rsid w:val="00C375CB"/>
    <w:rsid w:val="00C40573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8246F"/>
    <w:rsid w:val="00C8289E"/>
    <w:rsid w:val="00C864F7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1409"/>
    <w:rsid w:val="00CF4038"/>
    <w:rsid w:val="00D008B2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59D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3B4"/>
    <w:rsid w:val="00F4290B"/>
    <w:rsid w:val="00F42E8D"/>
    <w:rsid w:val="00F5437F"/>
    <w:rsid w:val="00F66157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3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1629</TotalTime>
  <Pages>4</Pages>
  <Words>919</Words>
  <Characters>5243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30</cp:revision>
  <cp:lastPrinted>2023-04-10T09:38:00Z</cp:lastPrinted>
  <dcterms:created xsi:type="dcterms:W3CDTF">2020-12-03T14:01:00Z</dcterms:created>
  <dcterms:modified xsi:type="dcterms:W3CDTF">2023-05-25T14:58:00Z</dcterms:modified>
</cp:coreProperties>
</file>